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84AE2" w14:textId="0AA978E1" w:rsidR="00BA00AB" w:rsidRDefault="005F44F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ROBSON</w:t>
      </w:r>
      <w:r>
        <w:rPr>
          <w:rFonts w:ascii="Times New Roman" w:hAnsi="Times New Roman" w:cs="Times New Roman"/>
          <w:sz w:val="24"/>
          <w:szCs w:val="24"/>
        </w:rPr>
        <w:t xml:space="preserve">       (d.ca.1500)</w:t>
      </w:r>
    </w:p>
    <w:p w14:paraId="228F06AA" w14:textId="4EC12810" w:rsidR="005F44F4" w:rsidRDefault="005F44F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Miller.</w:t>
      </w:r>
    </w:p>
    <w:p w14:paraId="632ABE0F" w14:textId="79CA33E4" w:rsidR="005F44F4" w:rsidRDefault="005F44F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35A7FD" w14:textId="6E7A7FFB" w:rsidR="005F44F4" w:rsidRDefault="005F44F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8CAFAD" w14:textId="40C763E4" w:rsidR="005F44F4" w:rsidRDefault="005F44F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Jul.</w:t>
      </w:r>
      <w:r>
        <w:rPr>
          <w:rFonts w:ascii="Times New Roman" w:hAnsi="Times New Roman" w:cs="Times New Roman"/>
          <w:sz w:val="24"/>
          <w:szCs w:val="24"/>
        </w:rPr>
        <w:tab/>
        <w:t>1500</w:t>
      </w:r>
      <w:r>
        <w:rPr>
          <w:rFonts w:ascii="Times New Roman" w:hAnsi="Times New Roman" w:cs="Times New Roman"/>
          <w:sz w:val="24"/>
          <w:szCs w:val="24"/>
        </w:rPr>
        <w:tab/>
        <w:t>Probate of his Will.   (W.Y.R. p.138)</w:t>
      </w:r>
    </w:p>
    <w:p w14:paraId="3C500662" w14:textId="6511AE4C" w:rsidR="005F44F4" w:rsidRDefault="005F44F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588B7F" w14:textId="49EC8AEF" w:rsidR="005F44F4" w:rsidRDefault="005F44F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9AE026" w14:textId="04AE6BE1" w:rsidR="005F44F4" w:rsidRPr="005F44F4" w:rsidRDefault="005F44F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September 2021</w:t>
      </w:r>
    </w:p>
    <w:sectPr w:rsidR="005F44F4" w:rsidRPr="005F44F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4F8F3" w14:textId="77777777" w:rsidR="005F44F4" w:rsidRDefault="005F44F4" w:rsidP="009139A6">
      <w:r>
        <w:separator/>
      </w:r>
    </w:p>
  </w:endnote>
  <w:endnote w:type="continuationSeparator" w:id="0">
    <w:p w14:paraId="6F0EDAAF" w14:textId="77777777" w:rsidR="005F44F4" w:rsidRDefault="005F44F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BCF1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2240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9ABB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DAE2B" w14:textId="77777777" w:rsidR="005F44F4" w:rsidRDefault="005F44F4" w:rsidP="009139A6">
      <w:r>
        <w:separator/>
      </w:r>
    </w:p>
  </w:footnote>
  <w:footnote w:type="continuationSeparator" w:id="0">
    <w:p w14:paraId="39AC0694" w14:textId="77777777" w:rsidR="005F44F4" w:rsidRDefault="005F44F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58D6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D282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31C9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4F4"/>
    <w:rsid w:val="000666E0"/>
    <w:rsid w:val="002510B7"/>
    <w:rsid w:val="005C130B"/>
    <w:rsid w:val="005F44F4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773511"/>
  <w15:chartTrackingRefBased/>
  <w15:docId w15:val="{86090594-A0EC-4F62-AA7F-4CA0A1D37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2021-09-09T14:09:00Z</dcterms:created>
  <dcterms:modified xsi:type="dcterms:W3CDTF">2021-09-09T14:13:00Z</dcterms:modified>
</cp:coreProperties>
</file>